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90608" w14:textId="1CF444AF" w:rsidR="00E7192E" w:rsidRPr="006B0026" w:rsidRDefault="00E7192E" w:rsidP="00003DBF">
      <w:pPr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A</w:t>
      </w:r>
      <w:r w:rsidR="00727D6A">
        <w:rPr>
          <w:rFonts w:ascii="Calibri" w:eastAsia="Calibri" w:hAnsi="Calibri" w:cstheme="minorHAnsi"/>
          <w:b/>
          <w:i/>
          <w:sz w:val="20"/>
          <w:szCs w:val="20"/>
          <w:u w:val="single"/>
        </w:rPr>
        <w:t>nexo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3631BF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VIII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5E69B1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do Termo de Referência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760374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–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="00760374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Modelo de q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uestionário de avaliação do </w:t>
      </w:r>
      <w:r w:rsidR="00B921B0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perfil profissional</w:t>
      </w:r>
    </w:p>
    <w:p w14:paraId="7DA828C1" w14:textId="77777777" w:rsidR="00BE5032" w:rsidRPr="006B0026" w:rsidRDefault="00BE5032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3C44A47D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04FBEBE6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QUESTIONÁRIO DE AVALIAÇÃO INDIVIDUAL DO PERFIL PROFISSIONAL</w:t>
      </w:r>
      <w:r w:rsidRPr="006B0026">
        <w:rPr>
          <w:rFonts w:ascii="Calibri" w:hAnsi="Calibri" w:cstheme="majorHAnsi"/>
          <w:sz w:val="20"/>
          <w:szCs w:val="20"/>
        </w:rPr>
        <w:t xml:space="preserve"> </w:t>
      </w:r>
    </w:p>
    <w:p w14:paraId="4C9223C0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CONTRATO nº</w:t>
      </w:r>
      <w:r w:rsidRPr="006B0026">
        <w:rPr>
          <w:rFonts w:ascii="Calibri" w:hAnsi="Calibri" w:cstheme="majorHAnsi"/>
          <w:sz w:val="20"/>
          <w:szCs w:val="20"/>
        </w:rPr>
        <w:t xml:space="preserve"> ____/__</w:t>
      </w:r>
    </w:p>
    <w:p w14:paraId="0A4D000E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Período de Referência:</w:t>
      </w:r>
      <w:r w:rsidRPr="006B0026">
        <w:rPr>
          <w:rFonts w:ascii="Calibri" w:hAnsi="Calibri" w:cstheme="majorHAnsi"/>
          <w:sz w:val="20"/>
          <w:szCs w:val="20"/>
        </w:rPr>
        <w:t xml:space="preserve"> ___/____/____ a ____/____/____</w:t>
      </w:r>
    </w:p>
    <w:p w14:paraId="585CAEA3" w14:textId="4C523F23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OS nº</w:t>
      </w:r>
      <w:r w:rsidRPr="006B0026">
        <w:rPr>
          <w:rFonts w:ascii="Calibri" w:hAnsi="Calibri" w:cstheme="majorHAnsi"/>
          <w:sz w:val="20"/>
          <w:szCs w:val="20"/>
        </w:rPr>
        <w:t xml:space="preserve"> __________</w:t>
      </w:r>
    </w:p>
    <w:p w14:paraId="1F1FEE7A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21E516A9" w14:textId="3B28966F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1. IDENTIFICAÇÃO</w:t>
      </w:r>
    </w:p>
    <w:p w14:paraId="7C5CEC3C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Nome do profissional:</w:t>
      </w:r>
      <w:r w:rsidRPr="006B0026">
        <w:rPr>
          <w:rFonts w:ascii="Calibri" w:hAnsi="Calibri" w:cstheme="majorHAnsi"/>
          <w:sz w:val="20"/>
          <w:szCs w:val="20"/>
        </w:rPr>
        <w:t xml:space="preserve"> ____________________________________________</w:t>
      </w:r>
    </w:p>
    <w:p w14:paraId="6CA32456" w14:textId="43DC7AB9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Identificação do perfil profissional de referência:</w:t>
      </w:r>
      <w:r w:rsidRPr="006B0026">
        <w:rPr>
          <w:rFonts w:ascii="Calibri" w:hAnsi="Calibri" w:cstheme="majorHAnsi"/>
          <w:sz w:val="20"/>
          <w:szCs w:val="20"/>
        </w:rPr>
        <w:t xml:space="preserve"> ____________________________________________</w:t>
      </w:r>
    </w:p>
    <w:p w14:paraId="5C798EF6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6552BD31" w14:textId="2DEF9D7D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2. CRITÉRIOS DE AVALIAÇÃO</w:t>
      </w:r>
    </w:p>
    <w:p w14:paraId="3230E0DC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2.1 Assiduidade</w:t>
      </w:r>
    </w:p>
    <w:p w14:paraId="182F2C85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Compareceu aos eventos previstos no processo de desenvolvimento ágil, reuniões e convocações:</w:t>
      </w:r>
    </w:p>
    <w:p w14:paraId="64CBA090" w14:textId="77777777" w:rsidR="00C3221A" w:rsidRPr="006B0026" w:rsidRDefault="00C3221A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Todas</w:t>
      </w:r>
    </w:p>
    <w:p w14:paraId="72DBA1A1" w14:textId="77777777" w:rsidR="00C3221A" w:rsidRPr="006B0026" w:rsidRDefault="00C3221A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Maioria</w:t>
      </w:r>
    </w:p>
    <w:p w14:paraId="6ED49E36" w14:textId="77777777" w:rsidR="00C3221A" w:rsidRPr="006B0026" w:rsidRDefault="00C3221A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Metade</w:t>
      </w:r>
    </w:p>
    <w:p w14:paraId="6DC68037" w14:textId="77777777" w:rsidR="00C3221A" w:rsidRPr="006B0026" w:rsidRDefault="00C3221A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Minoria</w:t>
      </w:r>
    </w:p>
    <w:p w14:paraId="7331AEE5" w14:textId="77777777" w:rsidR="00C3221A" w:rsidRPr="006B0026" w:rsidRDefault="00C3221A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Nenhuma</w:t>
      </w:r>
    </w:p>
    <w:p w14:paraId="540F7D34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2.2 Demonstração de conhecimento técnico</w:t>
      </w:r>
    </w:p>
    <w:p w14:paraId="71431106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O profissional mostrou conhecimento e domínio técnico em sua área de competência, aplicando-os de maneira eficiente no atendimento das demandas e soluções dos problemas?</w:t>
      </w:r>
    </w:p>
    <w:p w14:paraId="34F10AEB" w14:textId="77777777" w:rsidR="00C3221A" w:rsidRPr="006B0026" w:rsidRDefault="00C3221A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Demonstrou integralmente</w:t>
      </w:r>
    </w:p>
    <w:p w14:paraId="1E3C970A" w14:textId="77777777" w:rsidR="00C3221A" w:rsidRPr="006B0026" w:rsidRDefault="00C3221A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Demonstrou a maior parte do tempo</w:t>
      </w:r>
    </w:p>
    <w:p w14:paraId="157B20EB" w14:textId="77777777" w:rsidR="00C3221A" w:rsidRPr="006B0026" w:rsidRDefault="00C3221A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Demonstrou parcialmente</w:t>
      </w:r>
    </w:p>
    <w:p w14:paraId="2FAA9962" w14:textId="77777777" w:rsidR="00C3221A" w:rsidRPr="006B0026" w:rsidRDefault="00C3221A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Demonstrou a menor parte do tempo</w:t>
      </w:r>
    </w:p>
    <w:p w14:paraId="3ECB1F6A" w14:textId="77777777" w:rsidR="00C3221A" w:rsidRPr="006B0026" w:rsidRDefault="00C3221A">
      <w:pPr>
        <w:pStyle w:val="NormalWeb"/>
        <w:numPr>
          <w:ilvl w:val="0"/>
          <w:numId w:val="13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Não demonstrou em nenhum momento</w:t>
      </w:r>
    </w:p>
    <w:p w14:paraId="1181050B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2.3 Habilidades comportamentais</w:t>
      </w:r>
    </w:p>
    <w:p w14:paraId="1DAB412D" w14:textId="77777777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Apresentou as habilidades comportamentais (comunicação oral e escrita clara e objetiva, capacidade de trabalho em equipe, proatividade, relacionamento interpessoal profissional) no atendimento das demandas e soluções dos problemas?</w:t>
      </w:r>
    </w:p>
    <w:p w14:paraId="4DF02E71" w14:textId="77777777" w:rsidR="00C3221A" w:rsidRPr="006B0026" w:rsidRDefault="00C3221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4 – Demonstrou integralmente</w:t>
      </w:r>
    </w:p>
    <w:p w14:paraId="12328FC0" w14:textId="77777777" w:rsidR="00C3221A" w:rsidRPr="006B0026" w:rsidRDefault="00C3221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3 – Demonstrou a maior parte do tempo</w:t>
      </w:r>
    </w:p>
    <w:p w14:paraId="38C18567" w14:textId="77777777" w:rsidR="00C3221A" w:rsidRPr="006B0026" w:rsidRDefault="00C3221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2 – Demonstrou parcialmente</w:t>
      </w:r>
    </w:p>
    <w:p w14:paraId="73279349" w14:textId="77777777" w:rsidR="00C3221A" w:rsidRPr="006B0026" w:rsidRDefault="00C3221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1 – Demonstrou a menor parte do tempo</w:t>
      </w:r>
    </w:p>
    <w:p w14:paraId="504A53AD" w14:textId="77777777" w:rsidR="00C3221A" w:rsidRPr="006B0026" w:rsidRDefault="00C3221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[ ] 0 – Não demonstrou em nenhum momento</w:t>
      </w:r>
    </w:p>
    <w:p w14:paraId="681E4BEA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3DB6432D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Pontuação obtida (Valor do Item 1 + Valor do Item 2 + Valor do Item 3):</w:t>
      </w:r>
      <w:r w:rsidRPr="006B0026">
        <w:rPr>
          <w:rFonts w:ascii="Calibri" w:hAnsi="Calibri" w:cstheme="majorHAnsi"/>
          <w:sz w:val="20"/>
          <w:szCs w:val="20"/>
        </w:rPr>
        <w:t xml:space="preserve"> _______</w:t>
      </w:r>
    </w:p>
    <w:p w14:paraId="31A9FFE7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</w:p>
    <w:p w14:paraId="4E78ECF0" w14:textId="57BE1149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Pontuação máxima:</w:t>
      </w:r>
      <w:r w:rsidRPr="006B0026">
        <w:rPr>
          <w:rFonts w:ascii="Calibri" w:hAnsi="Calibri" w:cstheme="majorHAnsi"/>
          <w:sz w:val="20"/>
          <w:szCs w:val="20"/>
        </w:rPr>
        <w:t xml:space="preserve"> </w:t>
      </w:r>
      <w:r w:rsidRPr="006B0026">
        <w:rPr>
          <w:rFonts w:ascii="Calibri" w:hAnsi="Calibri" w:cstheme="majorHAnsi"/>
          <w:b/>
          <w:bCs/>
          <w:sz w:val="20"/>
          <w:szCs w:val="20"/>
        </w:rPr>
        <w:t>12</w:t>
      </w:r>
    </w:p>
    <w:p w14:paraId="4B47B9B3" w14:textId="77777777" w:rsidR="00760374" w:rsidRPr="006B0026" w:rsidRDefault="00760374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31D1F928" w14:textId="3CF983F2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3. ASSINATURA</w:t>
      </w:r>
    </w:p>
    <w:p w14:paraId="7971D9D5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Fiscal Técnico do Contrato</w:t>
      </w:r>
      <w:r w:rsidRPr="006B0026">
        <w:rPr>
          <w:rFonts w:ascii="Calibri" w:hAnsi="Calibri" w:cstheme="majorHAnsi"/>
          <w:sz w:val="20"/>
          <w:szCs w:val="20"/>
        </w:rPr>
        <w:t xml:space="preserve"> </w:t>
      </w:r>
    </w:p>
    <w:p w14:paraId="65A415F6" w14:textId="77777777" w:rsidR="00760374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Nome: ____________________________________________</w:t>
      </w:r>
    </w:p>
    <w:p w14:paraId="5F503E02" w14:textId="6798A2A2" w:rsidR="00C3221A" w:rsidRPr="006B0026" w:rsidRDefault="00C3221A" w:rsidP="001924A8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hAnsi="Calibri" w:cstheme="majorHAnsi"/>
          <w:sz w:val="20"/>
          <w:szCs w:val="20"/>
        </w:rPr>
        <w:t>Assinatura: _____________________________</w:t>
      </w:r>
    </w:p>
    <w:p w14:paraId="5E0D7550" w14:textId="4204B261" w:rsidR="00511E10" w:rsidRPr="006B0026" w:rsidRDefault="00511E10">
      <w:pPr>
        <w:rPr>
          <w:rFonts w:ascii="Calibri" w:hAnsi="Calibri" w:cstheme="majorHAnsi"/>
          <w:sz w:val="20"/>
          <w:szCs w:val="20"/>
        </w:rPr>
      </w:pPr>
    </w:p>
    <w:sectPr w:rsidR="00511E10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35EE" w14:textId="77777777" w:rsidR="00852469" w:rsidRDefault="00852469">
      <w:r>
        <w:separator/>
      </w:r>
    </w:p>
  </w:endnote>
  <w:endnote w:type="continuationSeparator" w:id="0">
    <w:p w14:paraId="719025B7" w14:textId="77777777" w:rsidR="00852469" w:rsidRDefault="00852469">
      <w:r>
        <w:continuationSeparator/>
      </w:r>
    </w:p>
  </w:endnote>
  <w:endnote w:type="continuationNotice" w:id="1">
    <w:p w14:paraId="27626B16" w14:textId="77777777" w:rsidR="00852469" w:rsidRDefault="008524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852469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DE755" w14:textId="77777777" w:rsidR="00852469" w:rsidRDefault="00852469">
      <w:r>
        <w:separator/>
      </w:r>
    </w:p>
  </w:footnote>
  <w:footnote w:type="continuationSeparator" w:id="0">
    <w:p w14:paraId="1E2BD289" w14:textId="77777777" w:rsidR="00852469" w:rsidRDefault="00852469">
      <w:r>
        <w:continuationSeparator/>
      </w:r>
    </w:p>
  </w:footnote>
  <w:footnote w:type="continuationNotice" w:id="1">
    <w:p w14:paraId="1D5E037F" w14:textId="77777777" w:rsidR="00852469" w:rsidRDefault="008524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210747"/>
    <w:multiLevelType w:val="multilevel"/>
    <w:tmpl w:val="DEFA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2B268F"/>
    <w:multiLevelType w:val="multilevel"/>
    <w:tmpl w:val="E7DC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6B801FD"/>
    <w:multiLevelType w:val="multilevel"/>
    <w:tmpl w:val="DD56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12"/>
  </w:num>
  <w:num w:numId="3" w16cid:durableId="306858636">
    <w:abstractNumId w:val="14"/>
  </w:num>
  <w:num w:numId="4" w16cid:durableId="936017828">
    <w:abstractNumId w:val="9"/>
  </w:num>
  <w:num w:numId="5" w16cid:durableId="357901234">
    <w:abstractNumId w:val="6"/>
  </w:num>
  <w:num w:numId="6" w16cid:durableId="1836677092">
    <w:abstractNumId w:val="10"/>
  </w:num>
  <w:num w:numId="7" w16cid:durableId="156507833">
    <w:abstractNumId w:val="11"/>
  </w:num>
  <w:num w:numId="8" w16cid:durableId="619797136">
    <w:abstractNumId w:val="3"/>
  </w:num>
  <w:num w:numId="9" w16cid:durableId="1337996992">
    <w:abstractNumId w:val="4"/>
  </w:num>
  <w:num w:numId="10" w16cid:durableId="161967544">
    <w:abstractNumId w:val="1"/>
  </w:num>
  <w:num w:numId="11" w16cid:durableId="752167940">
    <w:abstractNumId w:val="13"/>
  </w:num>
  <w:num w:numId="12" w16cid:durableId="856499322">
    <w:abstractNumId w:val="8"/>
  </w:num>
  <w:num w:numId="13" w16cid:durableId="734209060">
    <w:abstractNumId w:val="2"/>
  </w:num>
  <w:num w:numId="14" w16cid:durableId="131341048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A3C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4F91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D6A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469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07B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78A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B29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B13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6BD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271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1737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2026-08-29T00:34:00Z</dcterms:created>
  <dcterms:modified xsi:type="dcterms:W3CDTF">2026-08-29T00:34:00Z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